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26-06-019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Kita Piesbach - Innenputzarbeiten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Neubau Kita Piesbach - Innenputzarbeiten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